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7CD54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ROBERTYS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6D0D16D5" w14:textId="3D8E9402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epulchre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West Smithfield, London. Butcher.</w:t>
      </w:r>
    </w:p>
    <w:p w14:paraId="2A31EB62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FC7C5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FC11C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Fox of Barford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Walle</w:t>
      </w:r>
      <w:proofErr w:type="spellEnd"/>
    </w:p>
    <w:p w14:paraId="66E02244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Loondon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 brought a plaint of debt against him.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F8F7567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http://aalt.law.uh.edu/Indices/CP40Indices/CP40no919/CP40no919Pl.htm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97BD11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3D2E69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A4816" w14:textId="77777777" w:rsidR="0057519D" w:rsidRDefault="0057519D" w:rsidP="00575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79A064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727C7" w14:textId="77777777" w:rsidR="0057519D" w:rsidRDefault="0057519D" w:rsidP="009139A6">
      <w:r>
        <w:separator/>
      </w:r>
    </w:p>
  </w:endnote>
  <w:endnote w:type="continuationSeparator" w:id="0">
    <w:p w14:paraId="00AD85C0" w14:textId="77777777" w:rsidR="0057519D" w:rsidRDefault="005751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49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A8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BE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A6AE5" w14:textId="77777777" w:rsidR="0057519D" w:rsidRDefault="0057519D" w:rsidP="009139A6">
      <w:r>
        <w:separator/>
      </w:r>
    </w:p>
  </w:footnote>
  <w:footnote w:type="continuationSeparator" w:id="0">
    <w:p w14:paraId="7A3A2811" w14:textId="77777777" w:rsidR="0057519D" w:rsidRDefault="005751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F4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84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900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19D"/>
    <w:rsid w:val="000666E0"/>
    <w:rsid w:val="002510B7"/>
    <w:rsid w:val="0057519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C1E1A"/>
  <w15:chartTrackingRefBased/>
  <w15:docId w15:val="{4F1839ED-83E0-4C58-9E61-0BF2F678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751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2022-09-29T08:38:00Z</dcterms:created>
  <dcterms:modified xsi:type="dcterms:W3CDTF">2022-09-29T08:39:00Z</dcterms:modified>
</cp:coreProperties>
</file>